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0D0" w:rsidRDefault="002F40D0" w:rsidP="002F40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LEGH</w:t>
      </w:r>
      <w:r>
        <w:rPr>
          <w:rFonts w:ascii="Times New Roman" w:hAnsi="Times New Roman" w:cs="Times New Roman"/>
          <w:sz w:val="24"/>
          <w:szCs w:val="24"/>
        </w:rPr>
        <w:t xml:space="preserve">      (fl.1429)</w:t>
      </w:r>
    </w:p>
    <w:p w:rsidR="002F40D0" w:rsidRDefault="002F40D0" w:rsidP="002F40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Skinner.</w:t>
      </w:r>
    </w:p>
    <w:p w:rsidR="002F40D0" w:rsidRDefault="002F40D0" w:rsidP="002F40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0D0" w:rsidRDefault="002F40D0" w:rsidP="002F40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0D0" w:rsidRDefault="002F40D0" w:rsidP="002F40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May1429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p.46)</w:t>
      </w:r>
    </w:p>
    <w:p w:rsidR="002F40D0" w:rsidRDefault="002F40D0" w:rsidP="002F40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0D0" w:rsidRDefault="002F40D0" w:rsidP="002F40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2F40D0" w:rsidP="002F40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0D0" w:rsidRDefault="002F40D0" w:rsidP="00564E3C">
      <w:pPr>
        <w:spacing w:after="0" w:line="240" w:lineRule="auto"/>
      </w:pPr>
      <w:r>
        <w:separator/>
      </w:r>
    </w:p>
  </w:endnote>
  <w:endnote w:type="continuationSeparator" w:id="0">
    <w:p w:rsidR="002F40D0" w:rsidRDefault="002F40D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F40D0">
      <w:rPr>
        <w:rFonts w:ascii="Times New Roman" w:hAnsi="Times New Roman" w:cs="Times New Roman"/>
        <w:noProof/>
        <w:sz w:val="24"/>
        <w:szCs w:val="24"/>
      </w:rPr>
      <w:t>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0D0" w:rsidRDefault="002F40D0" w:rsidP="00564E3C">
      <w:pPr>
        <w:spacing w:after="0" w:line="240" w:lineRule="auto"/>
      </w:pPr>
      <w:r>
        <w:separator/>
      </w:r>
    </w:p>
  </w:footnote>
  <w:footnote w:type="continuationSeparator" w:id="0">
    <w:p w:rsidR="002F40D0" w:rsidRDefault="002F40D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0D0"/>
    <w:rsid w:val="002F40D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4D3242-B8BD-451F-94CF-42E83ABFE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2015-12-07T22:25:00Z</dcterms:created>
  <dcterms:modified xsi:type="dcterms:W3CDTF">2015-12-07T22:25:00Z</dcterms:modified>
</cp:coreProperties>
</file>